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E03F3" w14:textId="77777777" w:rsidR="00414A9B" w:rsidRDefault="00414A9B" w:rsidP="00414A9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WYMAN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fl.1496-7)</w:t>
      </w:r>
    </w:p>
    <w:p w14:paraId="4AFA2624" w14:textId="5CA5339E" w:rsidR="00414A9B" w:rsidRDefault="00414A9B" w:rsidP="00414A9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  <w:r>
        <w:rPr>
          <w:rFonts w:cs="Times New Roman"/>
          <w:szCs w:val="24"/>
        </w:rPr>
        <w:t>Milliner.</w:t>
      </w:r>
    </w:p>
    <w:p w14:paraId="79961B00" w14:textId="77777777" w:rsidR="00414A9B" w:rsidRDefault="00414A9B" w:rsidP="00414A9B">
      <w:pPr>
        <w:pStyle w:val="NoSpacing"/>
        <w:jc w:val="both"/>
        <w:rPr>
          <w:rFonts w:cs="Times New Roman"/>
          <w:szCs w:val="24"/>
        </w:rPr>
      </w:pPr>
    </w:p>
    <w:p w14:paraId="0E96CCBC" w14:textId="77777777" w:rsidR="00414A9B" w:rsidRDefault="00414A9B" w:rsidP="00414A9B">
      <w:pPr>
        <w:pStyle w:val="NoSpacing"/>
        <w:jc w:val="both"/>
        <w:rPr>
          <w:rFonts w:cs="Times New Roman"/>
          <w:szCs w:val="24"/>
        </w:rPr>
      </w:pPr>
    </w:p>
    <w:p w14:paraId="4A38F3FB" w14:textId="77777777" w:rsidR="00414A9B" w:rsidRDefault="00414A9B" w:rsidP="00414A9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1496-7</w:t>
      </w:r>
      <w:r>
        <w:rPr>
          <w:rFonts w:cs="Times New Roman"/>
          <w:szCs w:val="24"/>
        </w:rPr>
        <w:tab/>
        <w:t>He entered the Merchant Gild.</w:t>
      </w:r>
    </w:p>
    <w:p w14:paraId="05F4BA0E" w14:textId="77777777" w:rsidR="00414A9B" w:rsidRDefault="00414A9B" w:rsidP="00414A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189264B5" w14:textId="77777777" w:rsidR="00414A9B" w:rsidRDefault="00414A9B" w:rsidP="00414A9B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p.466)</w:t>
      </w:r>
    </w:p>
    <w:p w14:paraId="432E4161" w14:textId="77777777" w:rsidR="00414A9B" w:rsidRDefault="00414A9B" w:rsidP="00414A9B">
      <w:pPr>
        <w:pStyle w:val="NoSpacing"/>
        <w:rPr>
          <w:rFonts w:cs="Times New Roman"/>
          <w:szCs w:val="24"/>
        </w:rPr>
      </w:pPr>
    </w:p>
    <w:p w14:paraId="608F06F8" w14:textId="77777777" w:rsidR="00414A9B" w:rsidRDefault="00414A9B" w:rsidP="00414A9B">
      <w:pPr>
        <w:pStyle w:val="NoSpacing"/>
        <w:rPr>
          <w:rFonts w:cs="Times New Roman"/>
          <w:szCs w:val="24"/>
        </w:rPr>
      </w:pPr>
    </w:p>
    <w:p w14:paraId="6A0B450A" w14:textId="77777777" w:rsidR="00414A9B" w:rsidRDefault="00414A9B" w:rsidP="00414A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2024</w:t>
      </w:r>
    </w:p>
    <w:p w14:paraId="3BADA708" w14:textId="4D646E84" w:rsidR="00414A9B" w:rsidRPr="00414A9B" w:rsidRDefault="00414A9B" w:rsidP="00414A9B">
      <w:pPr>
        <w:pStyle w:val="NoSpacing"/>
        <w:rPr>
          <w:rFonts w:cs="Times New Roman"/>
          <w:szCs w:val="24"/>
        </w:rPr>
      </w:pPr>
    </w:p>
    <w:p w14:paraId="471E0BBB" w14:textId="0DBF0007" w:rsidR="00414A9B" w:rsidRPr="00414A9B" w:rsidRDefault="00414A9B" w:rsidP="00414A9B">
      <w:pPr>
        <w:pStyle w:val="NoSpacing"/>
        <w:rPr>
          <w:rFonts w:cs="Times New Roman"/>
          <w:szCs w:val="24"/>
        </w:rPr>
      </w:pPr>
    </w:p>
    <w:p w14:paraId="3EC5A84B" w14:textId="77777777" w:rsidR="00414A9B" w:rsidRPr="00414A9B" w:rsidRDefault="00414A9B" w:rsidP="00414A9B">
      <w:pPr>
        <w:pStyle w:val="NoSpacing"/>
        <w:rPr>
          <w:rFonts w:cs="Times New Roman"/>
          <w:szCs w:val="24"/>
          <w:u w:val="single"/>
        </w:rPr>
      </w:pPr>
    </w:p>
    <w:p w14:paraId="3F536C5D" w14:textId="71B303D2" w:rsidR="00414A9B" w:rsidRPr="00414A9B" w:rsidRDefault="00414A9B" w:rsidP="00414A9B">
      <w:pPr>
        <w:pStyle w:val="NoSpacing"/>
        <w:rPr>
          <w:rFonts w:cs="Times New Roman"/>
          <w:szCs w:val="24"/>
        </w:rPr>
      </w:pPr>
    </w:p>
    <w:p w14:paraId="1B88A00A" w14:textId="4F291EFA" w:rsidR="00414A9B" w:rsidRPr="00AF18FF" w:rsidRDefault="00414A9B" w:rsidP="00421067">
      <w:pPr>
        <w:pStyle w:val="NoSpacing"/>
        <w:jc w:val="both"/>
        <w:rPr>
          <w:rFonts w:cs="Times New Roman"/>
          <w:szCs w:val="24"/>
        </w:rPr>
      </w:pPr>
    </w:p>
    <w:p w14:paraId="4C6A0719" w14:textId="2E9AE77C" w:rsidR="00421067" w:rsidRPr="00421067" w:rsidRDefault="00421067" w:rsidP="001B7322">
      <w:pPr>
        <w:pStyle w:val="NoSpacing"/>
        <w:jc w:val="both"/>
        <w:rPr>
          <w:rFonts w:cs="Times New Roman"/>
          <w:szCs w:val="24"/>
        </w:rPr>
      </w:pPr>
    </w:p>
    <w:sectPr w:rsidR="00421067" w:rsidRPr="004210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BA292" w14:textId="77777777" w:rsidR="0085703D" w:rsidRDefault="0085703D" w:rsidP="009139A6">
      <w:r>
        <w:separator/>
      </w:r>
    </w:p>
  </w:endnote>
  <w:endnote w:type="continuationSeparator" w:id="0">
    <w:p w14:paraId="26DC19A0" w14:textId="77777777" w:rsidR="0085703D" w:rsidRDefault="008570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A6F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240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528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8CD48" w14:textId="77777777" w:rsidR="0085703D" w:rsidRDefault="0085703D" w:rsidP="009139A6">
      <w:r>
        <w:separator/>
      </w:r>
    </w:p>
  </w:footnote>
  <w:footnote w:type="continuationSeparator" w:id="0">
    <w:p w14:paraId="5EE38B62" w14:textId="77777777" w:rsidR="0085703D" w:rsidRDefault="008570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9BA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B52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FAB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03D"/>
    <w:rsid w:val="000666E0"/>
    <w:rsid w:val="00164639"/>
    <w:rsid w:val="001B7322"/>
    <w:rsid w:val="001D6218"/>
    <w:rsid w:val="002169F6"/>
    <w:rsid w:val="002510B7"/>
    <w:rsid w:val="00270799"/>
    <w:rsid w:val="0039151A"/>
    <w:rsid w:val="00414A9B"/>
    <w:rsid w:val="00421067"/>
    <w:rsid w:val="00486A3A"/>
    <w:rsid w:val="005C130B"/>
    <w:rsid w:val="006A12F0"/>
    <w:rsid w:val="007B0706"/>
    <w:rsid w:val="00826F5C"/>
    <w:rsid w:val="0085703D"/>
    <w:rsid w:val="009139A6"/>
    <w:rsid w:val="009411C2"/>
    <w:rsid w:val="009448BB"/>
    <w:rsid w:val="00947624"/>
    <w:rsid w:val="00A3176C"/>
    <w:rsid w:val="00AE65F8"/>
    <w:rsid w:val="00AF18FF"/>
    <w:rsid w:val="00AF5C1F"/>
    <w:rsid w:val="00B76073"/>
    <w:rsid w:val="00BA00AB"/>
    <w:rsid w:val="00C71834"/>
    <w:rsid w:val="00CB4ED9"/>
    <w:rsid w:val="00E61DA6"/>
    <w:rsid w:val="00EB3209"/>
    <w:rsid w:val="00F41096"/>
    <w:rsid w:val="00F5287F"/>
    <w:rsid w:val="00F77E3A"/>
    <w:rsid w:val="00FE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7987D"/>
  <w15:chartTrackingRefBased/>
  <w15:docId w15:val="{1E81E869-D3B4-433F-964E-671E0597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6A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6A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266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2024-05-29T16:06:00Z</dcterms:created>
  <dcterms:modified xsi:type="dcterms:W3CDTF">2024-05-29T20:57:00Z</dcterms:modified>
</cp:coreProperties>
</file>